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Term: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6864">
        <w:rPr>
          <w:rFonts w:ascii="Times New Roman" w:hAnsi="Times New Roman" w:cs="Times New Roman"/>
          <w:sz w:val="28"/>
          <w:szCs w:val="28"/>
        </w:rPr>
        <w:t>MOD 2</w:t>
      </w:r>
      <w:r w:rsidR="00F40D03">
        <w:rPr>
          <w:rFonts w:ascii="Times New Roman" w:hAnsi="Times New Roman" w:cs="Times New Roman"/>
          <w:sz w:val="28"/>
          <w:szCs w:val="28"/>
        </w:rPr>
        <w:t>, 2018</w:t>
      </w:r>
    </w:p>
    <w:p w:rsidR="008D2C1C" w:rsidRDefault="00F40D03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Revised: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10/15/18</w:t>
      </w: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6864">
        <w:rPr>
          <w:rFonts w:ascii="Times New Roman" w:hAnsi="Times New Roman" w:cs="Times New Roman"/>
          <w:sz w:val="28"/>
          <w:szCs w:val="28"/>
        </w:rPr>
        <w:t>October-</w:t>
      </w:r>
      <w:proofErr w:type="spellStart"/>
      <w:r w:rsidR="00A76864">
        <w:rPr>
          <w:rFonts w:ascii="Times New Roman" w:hAnsi="Times New Roman" w:cs="Times New Roman"/>
          <w:sz w:val="28"/>
          <w:szCs w:val="28"/>
        </w:rPr>
        <w:t>december</w:t>
      </w:r>
      <w:proofErr w:type="spellEnd"/>
    </w:p>
    <w:p w:rsidR="00AE695F" w:rsidRDefault="009D5420" w:rsidP="00AE695F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Course:</w:t>
      </w:r>
      <w:r>
        <w:rPr>
          <w:rFonts w:ascii="Times New Roman" w:hAnsi="Times New Roman" w:cs="Times New Roman"/>
          <w:sz w:val="28"/>
          <w:szCs w:val="28"/>
        </w:rPr>
        <w:tab/>
      </w:r>
      <w:r w:rsidR="00AE695F">
        <w:rPr>
          <w:rFonts w:ascii="Times New Roman" w:hAnsi="Times New Roman" w:cs="Times New Roman"/>
          <w:sz w:val="28"/>
          <w:szCs w:val="28"/>
        </w:rPr>
        <w:t>WL240 G.T.A.W. and G.M.A.W. Welding of Aluminum</w:t>
      </w:r>
      <w:r w:rsidR="00AE695F">
        <w:rPr>
          <w:rFonts w:ascii="Times New Roman" w:hAnsi="Times New Roman" w:cs="Times New Roman"/>
          <w:sz w:val="28"/>
          <w:szCs w:val="28"/>
        </w:rPr>
        <w:tab/>
      </w:r>
    </w:p>
    <w:p w:rsidR="00C33B3B" w:rsidRDefault="00C33B3B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Length: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Credit Hours:</w:t>
      </w:r>
      <w:r>
        <w:rPr>
          <w:rFonts w:ascii="Times New Roman" w:hAnsi="Times New Roman" w:cs="Times New Roman"/>
          <w:sz w:val="28"/>
          <w:szCs w:val="28"/>
        </w:rPr>
        <w:tab/>
      </w:r>
      <w:r w:rsidR="00AE695F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Prerequisite:</w:t>
      </w:r>
      <w:r>
        <w:rPr>
          <w:rFonts w:ascii="Times New Roman" w:hAnsi="Times New Roman" w:cs="Times New Roman"/>
          <w:sz w:val="28"/>
          <w:szCs w:val="28"/>
        </w:rPr>
        <w:tab/>
      </w:r>
      <w:r w:rsidR="00AE695F">
        <w:rPr>
          <w:rFonts w:ascii="Times New Roman" w:hAnsi="Times New Roman" w:cs="Times New Roman"/>
          <w:sz w:val="28"/>
          <w:szCs w:val="28"/>
        </w:rPr>
        <w:t>WL201 and WL211</w:t>
      </w:r>
    </w:p>
    <w:p w:rsidR="00980498" w:rsidRDefault="009D5420" w:rsidP="00980498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Professor:</w:t>
      </w:r>
      <w:r>
        <w:rPr>
          <w:rFonts w:ascii="Times New Roman" w:hAnsi="Times New Roman" w:cs="Times New Roman"/>
          <w:sz w:val="28"/>
          <w:szCs w:val="28"/>
        </w:rPr>
        <w:tab/>
      </w:r>
      <w:r w:rsidR="00980498">
        <w:rPr>
          <w:rFonts w:ascii="Times New Roman" w:hAnsi="Times New Roman" w:cs="Times New Roman"/>
          <w:sz w:val="28"/>
          <w:szCs w:val="28"/>
        </w:rPr>
        <w:t>Jesse Crosby</w:t>
      </w:r>
      <w:r w:rsidR="008D2C1C">
        <w:rPr>
          <w:rFonts w:ascii="Times New Roman" w:hAnsi="Times New Roman" w:cs="Times New Roman"/>
          <w:sz w:val="28"/>
          <w:szCs w:val="28"/>
        </w:rPr>
        <w:t xml:space="preserve">/ Mike </w:t>
      </w:r>
      <w:proofErr w:type="spellStart"/>
      <w:r w:rsidR="008D2C1C">
        <w:rPr>
          <w:rFonts w:ascii="Times New Roman" w:hAnsi="Times New Roman" w:cs="Times New Roman"/>
          <w:sz w:val="28"/>
          <w:szCs w:val="28"/>
        </w:rPr>
        <w:t>collins</w:t>
      </w:r>
      <w:proofErr w:type="spellEnd"/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Telephone:</w:t>
      </w:r>
      <w:r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Email:</w:t>
      </w:r>
      <w:r>
        <w:rPr>
          <w:rFonts w:ascii="Times New Roman" w:hAnsi="Times New Roman" w:cs="Times New Roman"/>
          <w:sz w:val="28"/>
          <w:szCs w:val="28"/>
        </w:rPr>
        <w:tab/>
      </w:r>
      <w:r w:rsidR="00980498">
        <w:rPr>
          <w:rFonts w:ascii="Times New Roman" w:hAnsi="Times New Roman" w:cs="Times New Roman"/>
          <w:sz w:val="28"/>
          <w:szCs w:val="28"/>
        </w:rPr>
        <w:t>Jcrosby@bealcollege.edu</w:t>
      </w:r>
    </w:p>
    <w:p w:rsidR="00041DB6" w:rsidRDefault="00980498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 Time:</w:t>
      </w:r>
      <w:r>
        <w:rPr>
          <w:rFonts w:ascii="Times New Roman" w:hAnsi="Times New Roman" w:cs="Times New Roman"/>
          <w:sz w:val="28"/>
          <w:szCs w:val="28"/>
        </w:rPr>
        <w:tab/>
      </w:r>
      <w:r w:rsidR="00F40D03">
        <w:rPr>
          <w:rFonts w:ascii="Times New Roman" w:hAnsi="Times New Roman" w:cs="Times New Roman"/>
          <w:sz w:val="28"/>
          <w:szCs w:val="28"/>
        </w:rPr>
        <w:t>Tuesday/</w:t>
      </w:r>
      <w:proofErr w:type="gramStart"/>
      <w:r w:rsidR="00F40D03">
        <w:rPr>
          <w:rFonts w:ascii="Times New Roman" w:hAnsi="Times New Roman" w:cs="Times New Roman"/>
          <w:sz w:val="28"/>
          <w:szCs w:val="28"/>
        </w:rPr>
        <w:t>Thursday  -</w:t>
      </w:r>
      <w:proofErr w:type="gramEnd"/>
      <w:r w:rsidR="00F40D03">
        <w:rPr>
          <w:rFonts w:ascii="Times New Roman" w:hAnsi="Times New Roman" w:cs="Times New Roman"/>
          <w:sz w:val="28"/>
          <w:szCs w:val="28"/>
        </w:rPr>
        <w:t xml:space="preserve">   7am-10:30a</w:t>
      </w:r>
      <w:r w:rsidR="00041DB6">
        <w:rPr>
          <w:rFonts w:ascii="Times New Roman" w:hAnsi="Times New Roman" w:cs="Times New Roman"/>
          <w:sz w:val="28"/>
          <w:szCs w:val="28"/>
        </w:rPr>
        <w:t>m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Office Hours:</w:t>
      </w:r>
      <w:r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Textbook:</w:t>
      </w:r>
      <w:r>
        <w:rPr>
          <w:rFonts w:ascii="Times New Roman" w:hAnsi="Times New Roman" w:cs="Times New Roman"/>
          <w:sz w:val="28"/>
          <w:szCs w:val="28"/>
        </w:rPr>
        <w:tab/>
      </w:r>
      <w:r w:rsidR="00980498">
        <w:rPr>
          <w:rFonts w:ascii="Times New Roman" w:hAnsi="Times New Roman" w:cs="Times New Roman"/>
          <w:sz w:val="28"/>
          <w:szCs w:val="28"/>
        </w:rPr>
        <w:t>no text required</w:t>
      </w:r>
    </w:p>
    <w:p w:rsidR="00980498" w:rsidRDefault="00980498" w:rsidP="009D54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695F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Course Description:  </w:t>
      </w:r>
      <w:r w:rsidR="002E3D96">
        <w:rPr>
          <w:rFonts w:ascii="Times New Roman" w:hAnsi="Times New Roman" w:cs="Times New Roman"/>
          <w:color w:val="231F20"/>
          <w:sz w:val="28"/>
          <w:szCs w:val="28"/>
        </w:rPr>
        <w:t>This course provides the student with the skills necessary to safely setup and shutdown both G.M.A.W. and G.T.A.W. welding equipment for use on aluminum; also provides the student with the skills necessary to produce stringer beads, in all positions, using both processes.  Emphasis will be placed on the pulse process for welding of aluminum.</w:t>
      </w: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E695F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Course Objectives:  </w:t>
      </w:r>
      <w:r w:rsidR="002E3D96">
        <w:rPr>
          <w:rFonts w:ascii="Times New Roman" w:hAnsi="Times New Roman" w:cs="Times New Roman"/>
          <w:color w:val="231F20"/>
          <w:sz w:val="28"/>
          <w:szCs w:val="28"/>
        </w:rPr>
        <w:t xml:space="preserve">Describe the different aluminum alloys and their uses; describe the effects of welding parameters in G.M.A.W. of aluminum; and understand high frequency, pulse process, tungsten selection, and type of shielding gas when welding aluminum.  Weld various types of material, diagnose welding problems, and perform visual inspections. </w:t>
      </w:r>
    </w:p>
    <w:p w:rsidR="001302A2" w:rsidRDefault="001302A2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1302A2" w:rsidRDefault="001302A2" w:rsidP="001302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1302A2" w:rsidRDefault="001302A2" w:rsidP="001302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2A2" w:rsidRDefault="001302A2" w:rsidP="001302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1302A2" w:rsidRDefault="001302A2" w:rsidP="001302A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1302A2" w:rsidRDefault="001302A2" w:rsidP="001302A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1302A2" w:rsidRDefault="001302A2" w:rsidP="001302A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1302A2" w:rsidRDefault="001302A2" w:rsidP="001302A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1302A2" w:rsidRDefault="001302A2" w:rsidP="001302A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1302A2" w:rsidRDefault="001302A2" w:rsidP="001302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1DB6" w:rsidRDefault="00041DB6" w:rsidP="00041D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041DB6" w:rsidRDefault="00041DB6" w:rsidP="00041D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1302A2" w:rsidRDefault="001302A2" w:rsidP="001302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AE695F" w:rsidRDefault="001302A2" w:rsidP="003409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980498" w:rsidRDefault="00980498" w:rsidP="003409D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80498" w:rsidRDefault="00980498" w:rsidP="0098049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80498" w:rsidRDefault="00980498" w:rsidP="0098049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80498" w:rsidRDefault="00980498" w:rsidP="0098049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980498" w:rsidRDefault="00980498" w:rsidP="0098049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80498" w:rsidRDefault="00980498" w:rsidP="00980498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participation and Professionalism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980498" w:rsidRDefault="00980498" w:rsidP="00980498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Competency in aluminum welding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980498" w:rsidRDefault="00980498" w:rsidP="00980498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Quizzes/Assignments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980498" w:rsidRDefault="00980498" w:rsidP="00980498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Final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980498" w:rsidRDefault="00980498" w:rsidP="00980498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980498" w:rsidRDefault="00980498" w:rsidP="00980498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Total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980498" w:rsidRDefault="00980498" w:rsidP="0098049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80498" w:rsidRDefault="00980498" w:rsidP="0098049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(10%) is assigned for class participation that is based upon attendance, attention given during class, willingness to participate in class discussions and the completion and submission of class assignments on time.</w:t>
      </w:r>
    </w:p>
    <w:p w:rsidR="00980498" w:rsidRDefault="00980498" w:rsidP="0098049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80498" w:rsidRDefault="00980498" w:rsidP="0098049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Attendance:</w:t>
      </w:r>
      <w:r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980498" w:rsidRDefault="00980498" w:rsidP="003409D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80498" w:rsidRDefault="00980498" w:rsidP="003409D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80498" w:rsidRDefault="00980498" w:rsidP="003409D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80498" w:rsidRDefault="00980498" w:rsidP="003409D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80498" w:rsidRDefault="00980498" w:rsidP="003409D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80498" w:rsidRDefault="00980498" w:rsidP="003409D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D5420" w:rsidRDefault="002E3D96" w:rsidP="003409D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Weekly Course Outline:</w:t>
      </w:r>
    </w:p>
    <w:p w:rsidR="003409D6" w:rsidRDefault="003409D6" w:rsidP="003409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9D6">
        <w:rPr>
          <w:rFonts w:ascii="Times New Roman" w:hAnsi="Times New Roman" w:cs="Times New Roman"/>
          <w:b/>
          <w:sz w:val="28"/>
          <w:szCs w:val="28"/>
        </w:rPr>
        <w:t>(Subject to Change)</w:t>
      </w:r>
    </w:p>
    <w:p w:rsidR="003409D6" w:rsidRPr="003409D6" w:rsidRDefault="003409D6" w:rsidP="003409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420" w:rsidRPr="002E24AA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2E24AA">
        <w:rPr>
          <w:rFonts w:ascii="Times New Roman" w:hAnsi="Times New Roman" w:cs="Times New Roman"/>
          <w:sz w:val="36"/>
          <w:szCs w:val="36"/>
          <w:u w:val="single"/>
        </w:rPr>
        <w:t xml:space="preserve">Week 1: 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D2C1C" w:rsidRPr="008D2C1C" w:rsidRDefault="008D2C1C" w:rsidP="008D2C1C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Final Assignment 7 due 12/21/15: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 page research paper due on aluminum and its different alloys and there benefits and down falls weldability of them and why they would be used in different situations.</w:t>
      </w: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E24AA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 Lecture and Lab:  </w:t>
      </w:r>
      <w:r>
        <w:rPr>
          <w:rFonts w:ascii="Times New Roman" w:hAnsi="Times New Roman" w:cs="Times New Roman"/>
          <w:sz w:val="28"/>
          <w:szCs w:val="28"/>
        </w:rPr>
        <w:t>Equipment setup</w:t>
      </w:r>
      <w:r w:rsidR="00C33B3B">
        <w:rPr>
          <w:rFonts w:ascii="Times New Roman" w:hAnsi="Times New Roman" w:cs="Times New Roman"/>
          <w:sz w:val="28"/>
          <w:szCs w:val="28"/>
        </w:rPr>
        <w:t>, G.M.A.W</w:t>
      </w:r>
      <w:r w:rsidR="00A314E7">
        <w:rPr>
          <w:rFonts w:ascii="Times New Roman" w:hAnsi="Times New Roman" w:cs="Times New Roman"/>
          <w:sz w:val="28"/>
          <w:szCs w:val="28"/>
        </w:rPr>
        <w:t>. weldin</w:t>
      </w:r>
      <w:r>
        <w:rPr>
          <w:rFonts w:ascii="Times New Roman" w:hAnsi="Times New Roman" w:cs="Times New Roman"/>
          <w:sz w:val="28"/>
          <w:szCs w:val="28"/>
        </w:rPr>
        <w:t>g procedures, explanation of saf</w:t>
      </w:r>
      <w:r w:rsidR="00A314E7">
        <w:rPr>
          <w:rFonts w:ascii="Times New Roman" w:hAnsi="Times New Roman" w:cs="Times New Roman"/>
          <w:sz w:val="28"/>
          <w:szCs w:val="28"/>
        </w:rPr>
        <w:t>e setup, and gas requirements of Aluminum welding</w:t>
      </w:r>
    </w:p>
    <w:p w:rsidR="00973742" w:rsidRDefault="00973742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E24AA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D59EB" w:rsidRDefault="002E24A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Wednesday Lecture and Lab:  </w:t>
      </w:r>
      <w:r>
        <w:rPr>
          <w:rFonts w:ascii="Times New Roman" w:hAnsi="Times New Roman" w:cs="Times New Roman"/>
          <w:sz w:val="28"/>
          <w:szCs w:val="28"/>
        </w:rPr>
        <w:t xml:space="preserve"> Develop the s</w:t>
      </w:r>
      <w:r w:rsidR="00A314E7">
        <w:rPr>
          <w:rFonts w:ascii="Times New Roman" w:hAnsi="Times New Roman" w:cs="Times New Roman"/>
          <w:sz w:val="28"/>
          <w:szCs w:val="28"/>
        </w:rPr>
        <w:t>kills necessary to produce flat stringer beads on aluminum using G.M.A.W. process.</w:t>
      </w:r>
    </w:p>
    <w:p w:rsidR="002D59EB" w:rsidRDefault="002D59E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2E24AA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2E24AA">
        <w:rPr>
          <w:rFonts w:ascii="Times New Roman" w:hAnsi="Times New Roman" w:cs="Times New Roman"/>
          <w:sz w:val="36"/>
          <w:szCs w:val="36"/>
          <w:u w:val="single"/>
        </w:rPr>
        <w:t xml:space="preserve">Week 2: </w:t>
      </w:r>
    </w:p>
    <w:p w:rsidR="00A314E7" w:rsidRDefault="00A314E7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314E7" w:rsidRPr="00A314E7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>
        <w:rPr>
          <w:rFonts w:ascii="Times New Roman" w:hAnsi="Times New Roman" w:cs="Times New Roman"/>
          <w:sz w:val="28"/>
          <w:szCs w:val="28"/>
        </w:rPr>
        <w:t>Develop the s</w:t>
      </w:r>
      <w:r w:rsidR="00A314E7">
        <w:rPr>
          <w:rFonts w:ascii="Times New Roman" w:hAnsi="Times New Roman" w:cs="Times New Roman"/>
          <w:sz w:val="28"/>
          <w:szCs w:val="28"/>
        </w:rPr>
        <w:t>kills necessary to produce horizontal and vertical stringer beads on aluminum using G.M.A.W. process.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2E24AA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2E24AA">
        <w:rPr>
          <w:rFonts w:ascii="Times New Roman" w:hAnsi="Times New Roman" w:cs="Times New Roman"/>
          <w:sz w:val="36"/>
          <w:szCs w:val="36"/>
          <w:u w:val="single"/>
        </w:rPr>
        <w:t>Week 3:</w:t>
      </w:r>
    </w:p>
    <w:p w:rsidR="002E24AA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314E7" w:rsidRPr="00A314E7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>
        <w:rPr>
          <w:rFonts w:ascii="Times New Roman" w:hAnsi="Times New Roman" w:cs="Times New Roman"/>
          <w:sz w:val="28"/>
          <w:szCs w:val="28"/>
        </w:rPr>
        <w:t>Develop the s</w:t>
      </w:r>
      <w:r w:rsidR="00A314E7">
        <w:rPr>
          <w:rFonts w:ascii="Times New Roman" w:hAnsi="Times New Roman" w:cs="Times New Roman"/>
          <w:sz w:val="28"/>
          <w:szCs w:val="28"/>
        </w:rPr>
        <w:t>kills necessary to produce vertical and overhead fillet welds on aluminum using G.M.A.W. process.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41DB6" w:rsidRDefault="00041DB6" w:rsidP="002E24AA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041DB6" w:rsidRDefault="00041DB6" w:rsidP="002E24AA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2148BD" w:rsidRDefault="002148BD" w:rsidP="002E24AA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Week 4:</w:t>
      </w:r>
    </w:p>
    <w:p w:rsidR="00A314E7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 Lecture and Lab:  </w:t>
      </w:r>
      <w:r w:rsidR="00A314E7">
        <w:rPr>
          <w:rFonts w:ascii="Times New Roman" w:hAnsi="Times New Roman" w:cs="Times New Roman"/>
          <w:sz w:val="28"/>
          <w:szCs w:val="28"/>
        </w:rPr>
        <w:t>G.T.A.W. welding procedures, explanation of sate setup, gas requirements of Aluminum welding with emphasis on high frequency, and proper tungsten selection.</w:t>
      </w:r>
    </w:p>
    <w:p w:rsidR="00973742" w:rsidRDefault="00973742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E24AA" w:rsidRDefault="002E24AA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041DB6" w:rsidRDefault="00041DB6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314E7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Wednesday Lecture and Lab:  </w:t>
      </w:r>
      <w:r w:rsidR="00A314E7">
        <w:rPr>
          <w:rFonts w:ascii="Times New Roman" w:hAnsi="Times New Roman" w:cs="Times New Roman"/>
          <w:sz w:val="28"/>
          <w:szCs w:val="28"/>
        </w:rPr>
        <w:t xml:space="preserve">Equipment Setup and </w:t>
      </w:r>
      <w:r>
        <w:rPr>
          <w:rFonts w:ascii="Times New Roman" w:hAnsi="Times New Roman" w:cs="Times New Roman"/>
          <w:sz w:val="28"/>
          <w:szCs w:val="28"/>
        </w:rPr>
        <w:t xml:space="preserve">developing the </w:t>
      </w:r>
      <w:r w:rsidR="00A314E7">
        <w:rPr>
          <w:rFonts w:ascii="Times New Roman" w:hAnsi="Times New Roman" w:cs="Times New Roman"/>
          <w:sz w:val="28"/>
          <w:szCs w:val="28"/>
        </w:rPr>
        <w:t>skills necessary to produce a flat stringer bead on aluminum using the G.T.A.W. process.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420" w:rsidRPr="002E24AA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2E24AA">
        <w:rPr>
          <w:rFonts w:ascii="Times New Roman" w:hAnsi="Times New Roman" w:cs="Times New Roman"/>
          <w:sz w:val="36"/>
          <w:szCs w:val="36"/>
          <w:u w:val="single"/>
        </w:rPr>
        <w:lastRenderedPageBreak/>
        <w:t>Week 5:</w:t>
      </w:r>
    </w:p>
    <w:p w:rsidR="00A314E7" w:rsidRDefault="00A314E7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314E7" w:rsidRPr="00A314E7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>
        <w:rPr>
          <w:rFonts w:ascii="Times New Roman" w:hAnsi="Times New Roman" w:cs="Times New Roman"/>
          <w:sz w:val="28"/>
          <w:szCs w:val="28"/>
        </w:rPr>
        <w:t>Develop the s</w:t>
      </w:r>
      <w:r w:rsidR="00A314E7">
        <w:rPr>
          <w:rFonts w:ascii="Times New Roman" w:hAnsi="Times New Roman" w:cs="Times New Roman"/>
          <w:sz w:val="28"/>
          <w:szCs w:val="28"/>
        </w:rPr>
        <w:t>kills necessary to produce out of position welds using G.T.A.W. process on aluminum.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2E24AA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2E24AA">
        <w:rPr>
          <w:rFonts w:ascii="Times New Roman" w:hAnsi="Times New Roman" w:cs="Times New Roman"/>
          <w:sz w:val="36"/>
          <w:szCs w:val="36"/>
          <w:u w:val="single"/>
        </w:rPr>
        <w:t>Week 6:</w:t>
      </w:r>
    </w:p>
    <w:p w:rsidR="00A314E7" w:rsidRDefault="00A314E7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314E7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 Lecture and Lab:  </w:t>
      </w:r>
      <w:r w:rsidR="00A314E7">
        <w:rPr>
          <w:rFonts w:ascii="Times New Roman" w:hAnsi="Times New Roman" w:cs="Times New Roman"/>
          <w:sz w:val="28"/>
          <w:szCs w:val="28"/>
        </w:rPr>
        <w:t>Introduction and explanation on pulse settings and its beneficial uses on aluminum using the G.M.A.W. process.</w:t>
      </w:r>
    </w:p>
    <w:p w:rsidR="002E24AA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314E7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Wednesday Lecture and Lab:  </w:t>
      </w:r>
      <w:r w:rsidR="00A314E7">
        <w:rPr>
          <w:rFonts w:ascii="Times New Roman" w:hAnsi="Times New Roman" w:cs="Times New Roman"/>
          <w:sz w:val="28"/>
          <w:szCs w:val="28"/>
        </w:rPr>
        <w:t xml:space="preserve">Equipment setup and </w:t>
      </w:r>
      <w:r>
        <w:rPr>
          <w:rFonts w:ascii="Times New Roman" w:hAnsi="Times New Roman" w:cs="Times New Roman"/>
          <w:sz w:val="28"/>
          <w:szCs w:val="28"/>
        </w:rPr>
        <w:t xml:space="preserve">developing the </w:t>
      </w:r>
      <w:r w:rsidR="00A314E7">
        <w:rPr>
          <w:rFonts w:ascii="Times New Roman" w:hAnsi="Times New Roman" w:cs="Times New Roman"/>
          <w:sz w:val="28"/>
          <w:szCs w:val="28"/>
        </w:rPr>
        <w:t>skills necessary to produce flat stringer bead using G.M.A.W. with pulse process.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2E24AA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2E24AA">
        <w:rPr>
          <w:rFonts w:ascii="Times New Roman" w:hAnsi="Times New Roman" w:cs="Times New Roman"/>
          <w:sz w:val="36"/>
          <w:szCs w:val="36"/>
          <w:u w:val="single"/>
        </w:rPr>
        <w:t>Week 7:</w:t>
      </w:r>
    </w:p>
    <w:p w:rsidR="00A314E7" w:rsidRDefault="00A314E7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314E7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 Lecture and Lab:  </w:t>
      </w:r>
      <w:r w:rsidR="00A314E7">
        <w:rPr>
          <w:rFonts w:ascii="Times New Roman" w:hAnsi="Times New Roman" w:cs="Times New Roman"/>
          <w:sz w:val="28"/>
          <w:szCs w:val="28"/>
        </w:rPr>
        <w:t>Introduction and explanation on pulse settings and its beneficial uses on aluminum using the G.T.A.W. process.</w:t>
      </w:r>
    </w:p>
    <w:p w:rsidR="002E24AA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314E7" w:rsidRPr="002E24AA" w:rsidRDefault="002E24AA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Wednesday Lecture and Lab:  </w:t>
      </w:r>
      <w:r w:rsidR="00A314E7" w:rsidRPr="002E24AA">
        <w:rPr>
          <w:rFonts w:ascii="Times New Roman" w:hAnsi="Times New Roman" w:cs="Times New Roman"/>
          <w:sz w:val="28"/>
          <w:szCs w:val="28"/>
        </w:rPr>
        <w:t xml:space="preserve">Equipment setup and </w:t>
      </w:r>
      <w:r>
        <w:rPr>
          <w:rFonts w:ascii="Times New Roman" w:hAnsi="Times New Roman" w:cs="Times New Roman"/>
          <w:sz w:val="28"/>
          <w:szCs w:val="28"/>
        </w:rPr>
        <w:t xml:space="preserve">developing the </w:t>
      </w:r>
      <w:r w:rsidR="00A314E7" w:rsidRPr="002E24AA">
        <w:rPr>
          <w:rFonts w:ascii="Times New Roman" w:hAnsi="Times New Roman" w:cs="Times New Roman"/>
          <w:sz w:val="28"/>
          <w:szCs w:val="28"/>
        </w:rPr>
        <w:t>skills necessary to produce flat stringer bead using G.T.A.W. with pulse process.</w:t>
      </w:r>
    </w:p>
    <w:p w:rsidR="00D82233" w:rsidRDefault="00D82233" w:rsidP="002E24A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73742" w:rsidRDefault="009D5420" w:rsidP="00A314E7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2E24AA">
        <w:rPr>
          <w:rFonts w:ascii="Times New Roman" w:hAnsi="Times New Roman" w:cs="Times New Roman"/>
          <w:sz w:val="36"/>
          <w:szCs w:val="36"/>
          <w:u w:val="single"/>
        </w:rPr>
        <w:t>Week 8:</w:t>
      </w:r>
    </w:p>
    <w:p w:rsidR="00973742" w:rsidRDefault="00973742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041DB6" w:rsidRDefault="00041DB6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A314E7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E24AA">
        <w:rPr>
          <w:rFonts w:ascii="Times New Roman" w:hAnsi="Times New Roman" w:cs="Times New Roman"/>
          <w:b/>
          <w:sz w:val="28"/>
          <w:szCs w:val="28"/>
        </w:rPr>
        <w:t>Final Exam</w:t>
      </w:r>
      <w:r w:rsidR="007B1B62">
        <w:rPr>
          <w:rFonts w:ascii="Times New Roman" w:hAnsi="Times New Roman" w:cs="Times New Roman"/>
          <w:b/>
          <w:sz w:val="28"/>
          <w:szCs w:val="28"/>
        </w:rPr>
        <w:t xml:space="preserve"> –</w:t>
      </w: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8D2C1C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8D2C1C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ASSIGNMENTS</w:t>
      </w:r>
    </w:p>
    <w:p w:rsidR="008D2C1C" w:rsidRDefault="008D2C1C" w:rsidP="008D2C1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8D2C1C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A76864">
        <w:rPr>
          <w:rFonts w:ascii="Times New Roman" w:hAnsi="Times New Roman" w:cs="Times New Roman"/>
          <w:b/>
          <w:sz w:val="28"/>
          <w:szCs w:val="28"/>
        </w:rPr>
        <w:t xml:space="preserve"> 1 </w:t>
      </w:r>
      <w:proofErr w:type="gramStart"/>
      <w:r w:rsidR="00A76864">
        <w:rPr>
          <w:rFonts w:ascii="Times New Roman" w:hAnsi="Times New Roman" w:cs="Times New Roman"/>
          <w:b/>
          <w:sz w:val="28"/>
          <w:szCs w:val="28"/>
        </w:rPr>
        <w:t>Due  11</w:t>
      </w:r>
      <w:proofErr w:type="gramEnd"/>
      <w:r w:rsidR="00A76864">
        <w:rPr>
          <w:rFonts w:ascii="Times New Roman" w:hAnsi="Times New Roman" w:cs="Times New Roman"/>
          <w:b/>
          <w:sz w:val="28"/>
          <w:szCs w:val="28"/>
        </w:rPr>
        <w:t>/6</w:t>
      </w:r>
      <w:r w:rsidR="00F40D03">
        <w:rPr>
          <w:rFonts w:ascii="Times New Roman" w:hAnsi="Times New Roman" w:cs="Times New Roman"/>
          <w:b/>
          <w:sz w:val="28"/>
          <w:szCs w:val="28"/>
        </w:rPr>
        <w:t>/18</w:t>
      </w:r>
      <w:bookmarkStart w:id="0" w:name="_GoBack"/>
      <w:bookmarkEnd w:id="0"/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discussed  in class </w:t>
      </w:r>
    </w:p>
    <w:p w:rsidR="008D2C1C" w:rsidRDefault="008D2C1C" w:rsidP="008D2C1C"/>
    <w:p w:rsidR="008D2C1C" w:rsidRPr="00C763E9" w:rsidRDefault="008D2C1C" w:rsidP="008D2C1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3821B4">
        <w:rPr>
          <w:rFonts w:ascii="Times New Roman" w:hAnsi="Times New Roman" w:cs="Times New Roman"/>
          <w:b/>
          <w:sz w:val="28"/>
          <w:szCs w:val="28"/>
        </w:rPr>
        <w:t xml:space="preserve"> 2 </w:t>
      </w:r>
      <w:proofErr w:type="gramStart"/>
      <w:r w:rsidR="003821B4">
        <w:rPr>
          <w:rFonts w:ascii="Times New Roman" w:hAnsi="Times New Roman" w:cs="Times New Roman"/>
          <w:b/>
          <w:sz w:val="28"/>
          <w:szCs w:val="28"/>
        </w:rPr>
        <w:t xml:space="preserve">Due  </w:t>
      </w:r>
      <w:r w:rsidR="00A76864">
        <w:rPr>
          <w:rFonts w:ascii="Times New Roman" w:hAnsi="Times New Roman" w:cs="Times New Roman"/>
          <w:b/>
          <w:sz w:val="28"/>
          <w:szCs w:val="28"/>
        </w:rPr>
        <w:t>11</w:t>
      </w:r>
      <w:proofErr w:type="gramEnd"/>
      <w:r w:rsidR="00A76864">
        <w:rPr>
          <w:rFonts w:ascii="Times New Roman" w:hAnsi="Times New Roman" w:cs="Times New Roman"/>
          <w:b/>
          <w:sz w:val="28"/>
          <w:szCs w:val="28"/>
        </w:rPr>
        <w:t>/13</w:t>
      </w:r>
      <w:r w:rsidR="00F40D03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write a one page summary over topics discussed  in class</w:t>
      </w:r>
    </w:p>
    <w:p w:rsidR="008D2C1C" w:rsidRDefault="008D2C1C" w:rsidP="008D2C1C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8D2C1C" w:rsidRPr="00A20996" w:rsidRDefault="008D2C1C" w:rsidP="008D2C1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2C1C" w:rsidRDefault="008D2C1C" w:rsidP="008D2C1C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3821B4">
        <w:rPr>
          <w:rFonts w:ascii="Times New Roman" w:hAnsi="Times New Roman" w:cs="Times New Roman"/>
          <w:b/>
          <w:sz w:val="28"/>
          <w:szCs w:val="28"/>
        </w:rPr>
        <w:t xml:space="preserve"> 3 Due </w:t>
      </w:r>
      <w:r w:rsidR="00A76864">
        <w:rPr>
          <w:rFonts w:ascii="Times New Roman" w:hAnsi="Times New Roman" w:cs="Times New Roman"/>
          <w:b/>
          <w:sz w:val="28"/>
          <w:szCs w:val="28"/>
        </w:rPr>
        <w:t>11/20</w:t>
      </w:r>
      <w:r w:rsidR="00F40D03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proofErr w:type="gram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 in</w:t>
      </w:r>
      <w:proofErr w:type="gram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 </w:t>
      </w:r>
    </w:p>
    <w:p w:rsidR="008D2C1C" w:rsidRDefault="008D2C1C" w:rsidP="008D2C1C"/>
    <w:p w:rsidR="008D2C1C" w:rsidRDefault="008D2C1C" w:rsidP="008D2C1C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3821B4">
        <w:rPr>
          <w:rFonts w:ascii="Times New Roman" w:hAnsi="Times New Roman" w:cs="Times New Roman"/>
          <w:b/>
          <w:sz w:val="28"/>
          <w:szCs w:val="28"/>
        </w:rPr>
        <w:t xml:space="preserve"> 4 </w:t>
      </w:r>
      <w:proofErr w:type="gramStart"/>
      <w:r w:rsidR="003821B4">
        <w:rPr>
          <w:rFonts w:ascii="Times New Roman" w:hAnsi="Times New Roman" w:cs="Times New Roman"/>
          <w:b/>
          <w:sz w:val="28"/>
          <w:szCs w:val="28"/>
        </w:rPr>
        <w:t xml:space="preserve">Due  </w:t>
      </w:r>
      <w:r w:rsidR="00A76864">
        <w:rPr>
          <w:rFonts w:ascii="Times New Roman" w:hAnsi="Times New Roman" w:cs="Times New Roman"/>
          <w:b/>
          <w:sz w:val="28"/>
          <w:szCs w:val="28"/>
        </w:rPr>
        <w:t>11</w:t>
      </w:r>
      <w:proofErr w:type="gramEnd"/>
      <w:r w:rsidR="00A76864">
        <w:rPr>
          <w:rFonts w:ascii="Times New Roman" w:hAnsi="Times New Roman" w:cs="Times New Roman"/>
          <w:b/>
          <w:sz w:val="28"/>
          <w:szCs w:val="28"/>
        </w:rPr>
        <w:t>/27</w:t>
      </w:r>
      <w:r w:rsidR="00F40D03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discussed  in class </w:t>
      </w:r>
    </w:p>
    <w:p w:rsidR="008D2C1C" w:rsidRDefault="008D2C1C" w:rsidP="008D2C1C"/>
    <w:p w:rsidR="008D2C1C" w:rsidRDefault="008D2C1C" w:rsidP="008D2C1C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3821B4">
        <w:rPr>
          <w:rFonts w:ascii="Times New Roman" w:hAnsi="Times New Roman" w:cs="Times New Roman"/>
          <w:b/>
          <w:sz w:val="28"/>
          <w:szCs w:val="28"/>
        </w:rPr>
        <w:t xml:space="preserve"> 5 Due </w:t>
      </w:r>
      <w:r w:rsidR="00A76864">
        <w:rPr>
          <w:rFonts w:ascii="Times New Roman" w:hAnsi="Times New Roman" w:cs="Times New Roman"/>
          <w:b/>
          <w:sz w:val="28"/>
          <w:szCs w:val="28"/>
        </w:rPr>
        <w:t>12/4</w:t>
      </w:r>
      <w:r w:rsidR="00F40D03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proofErr w:type="gram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 in</w:t>
      </w:r>
      <w:proofErr w:type="gram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</w:t>
      </w:r>
    </w:p>
    <w:p w:rsidR="008D2C1C" w:rsidRDefault="008D2C1C" w:rsidP="008D2C1C"/>
    <w:p w:rsidR="008D2C1C" w:rsidRDefault="008D2C1C" w:rsidP="008D2C1C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3821B4">
        <w:rPr>
          <w:rFonts w:ascii="Times New Roman" w:hAnsi="Times New Roman" w:cs="Times New Roman"/>
          <w:b/>
          <w:sz w:val="28"/>
          <w:szCs w:val="28"/>
        </w:rPr>
        <w:t xml:space="preserve"> 6 Due </w:t>
      </w:r>
      <w:r w:rsidR="00A76864">
        <w:rPr>
          <w:rFonts w:ascii="Times New Roman" w:hAnsi="Times New Roman" w:cs="Times New Roman"/>
          <w:b/>
          <w:sz w:val="28"/>
          <w:szCs w:val="28"/>
        </w:rPr>
        <w:t>12/11</w:t>
      </w:r>
      <w:r w:rsidR="00F40D03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proofErr w:type="gram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 in</w:t>
      </w:r>
      <w:proofErr w:type="gram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 </w:t>
      </w:r>
    </w:p>
    <w:p w:rsidR="008D2C1C" w:rsidRDefault="008D2C1C" w:rsidP="008D2C1C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8D2C1C" w:rsidRDefault="008D2C1C" w:rsidP="008D2C1C">
      <w:pPr>
        <w:pStyle w:val="NoSpacing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8D2C1C" w:rsidRPr="008D2C1C" w:rsidRDefault="008D2C1C" w:rsidP="008D2C1C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Final Assignment </w:t>
      </w:r>
      <w:r w:rsidR="003821B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7 due </w:t>
      </w:r>
      <w:r w:rsidR="00A768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12/18</w:t>
      </w:r>
      <w:r w:rsidR="00F40D0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/18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 page research paper due on aluminum and its different alloys and there benefits and down falls weldability of them and why they would be used in different situations.</w:t>
      </w:r>
    </w:p>
    <w:p w:rsidR="008D2C1C" w:rsidRDefault="008D2C1C" w:rsidP="002E24A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B1B62" w:rsidRDefault="007B1B62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E24AA" w:rsidRDefault="002E24AA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B1B62" w:rsidRDefault="007B1B62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B1B62" w:rsidRDefault="007B1B62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B1B62" w:rsidRDefault="007B1B62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/>
    <w:p w:rsidR="004E7919" w:rsidRDefault="004E7919"/>
    <w:sectPr w:rsidR="004E79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03E0B"/>
    <w:multiLevelType w:val="hybridMultilevel"/>
    <w:tmpl w:val="CE1A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41699"/>
    <w:multiLevelType w:val="hybridMultilevel"/>
    <w:tmpl w:val="C614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B340D"/>
    <w:multiLevelType w:val="hybridMultilevel"/>
    <w:tmpl w:val="4B8E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E0383"/>
    <w:multiLevelType w:val="hybridMultilevel"/>
    <w:tmpl w:val="D36A0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EE4C5B"/>
    <w:multiLevelType w:val="hybridMultilevel"/>
    <w:tmpl w:val="F31C4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41DB6"/>
    <w:rsid w:val="001302A2"/>
    <w:rsid w:val="002148BD"/>
    <w:rsid w:val="002D59EB"/>
    <w:rsid w:val="002E24AA"/>
    <w:rsid w:val="002E3D96"/>
    <w:rsid w:val="003409D6"/>
    <w:rsid w:val="003776D7"/>
    <w:rsid w:val="003821B4"/>
    <w:rsid w:val="004E7919"/>
    <w:rsid w:val="005D374D"/>
    <w:rsid w:val="007B1B62"/>
    <w:rsid w:val="008D2C1C"/>
    <w:rsid w:val="00954A40"/>
    <w:rsid w:val="00973742"/>
    <w:rsid w:val="00980498"/>
    <w:rsid w:val="009D5420"/>
    <w:rsid w:val="00A314E7"/>
    <w:rsid w:val="00A71351"/>
    <w:rsid w:val="00A76864"/>
    <w:rsid w:val="00AE695F"/>
    <w:rsid w:val="00C33B3B"/>
    <w:rsid w:val="00D82233"/>
    <w:rsid w:val="00F4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98BFA6-68C4-477C-8038-9B723CDE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6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5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0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5F63384F</Template>
  <TotalTime>0</TotalTime>
  <Pages>5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5275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Corey L. Leighton</dc:creator>
  <cp:lastModifiedBy>Jesse Crosby</cp:lastModifiedBy>
  <cp:revision>2</cp:revision>
  <cp:lastPrinted>2018-10-15T10:20:00Z</cp:lastPrinted>
  <dcterms:created xsi:type="dcterms:W3CDTF">2018-10-15T10:21:00Z</dcterms:created>
  <dcterms:modified xsi:type="dcterms:W3CDTF">2018-10-15T10:21:00Z</dcterms:modified>
</cp:coreProperties>
</file>